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8"/>
        <w:gridCol w:w="4887"/>
      </w:tblGrid>
      <w:tr w:rsidR="009571D3" w:rsidTr="006160F6">
        <w:tc>
          <w:tcPr>
            <w:tcW w:w="4788" w:type="dxa"/>
          </w:tcPr>
          <w:p w:rsidR="009571D3" w:rsidRPr="006160F6" w:rsidRDefault="009571D3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9571D3" w:rsidRDefault="009571D3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9571D3" w:rsidRDefault="009571D3" w:rsidP="006160F6">
            <w:pPr>
              <w:jc w:val="center"/>
              <w:rPr>
                <w:sz w:val="28"/>
                <w:szCs w:val="28"/>
              </w:rPr>
            </w:pPr>
          </w:p>
          <w:p w:rsidR="009571D3" w:rsidRDefault="009571D3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9571D3" w:rsidRPr="006160F6" w:rsidRDefault="009571D3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9571D3" w:rsidRPr="006160F6" w:rsidRDefault="009571D3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9571D3" w:rsidRPr="006160F6" w:rsidRDefault="009571D3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9571D3" w:rsidRPr="006160F6" w:rsidRDefault="009571D3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9571D3" w:rsidRPr="006160F6" w:rsidRDefault="009571D3" w:rsidP="006160F6">
            <w:pPr>
              <w:jc w:val="center"/>
              <w:rPr>
                <w:sz w:val="28"/>
                <w:szCs w:val="28"/>
              </w:rPr>
            </w:pPr>
          </w:p>
          <w:p w:rsidR="009571D3" w:rsidRDefault="009571D3" w:rsidP="006160F6">
            <w:pPr>
              <w:jc w:val="center"/>
              <w:rPr>
                <w:sz w:val="28"/>
                <w:szCs w:val="28"/>
              </w:rPr>
            </w:pPr>
          </w:p>
          <w:p w:rsidR="009571D3" w:rsidRDefault="009571D3" w:rsidP="006160F6">
            <w:pPr>
              <w:jc w:val="center"/>
              <w:rPr>
                <w:sz w:val="28"/>
                <w:szCs w:val="28"/>
              </w:rPr>
            </w:pPr>
          </w:p>
          <w:p w:rsidR="009571D3" w:rsidRPr="006160F6" w:rsidRDefault="009571D3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71D3" w:rsidRDefault="009571D3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9571D3" w:rsidRDefault="009571D3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9571D3" w:rsidRDefault="009571D3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муниципальному </w:t>
      </w:r>
    </w:p>
    <w:p w:rsidR="009571D3" w:rsidRPr="00132E0A" w:rsidRDefault="009571D3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9571D3" w:rsidRPr="009026A8" w:rsidRDefault="009571D3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третий квартал 2020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9571D3" w:rsidRDefault="009571D3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9571D3" w:rsidRDefault="009571D3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275"/>
        <w:gridCol w:w="1701"/>
        <w:gridCol w:w="1701"/>
        <w:gridCol w:w="1843"/>
      </w:tblGrid>
      <w:tr w:rsidR="009571D3" w:rsidTr="00132E0A">
        <w:tc>
          <w:tcPr>
            <w:tcW w:w="1668" w:type="dxa"/>
          </w:tcPr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9571D3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>
              <w:rPr>
                <w:color w:val="000000"/>
              </w:rPr>
              <w:t>третий</w:t>
            </w:r>
          </w:p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EE3455">
              <w:rPr>
                <w:color w:val="000000"/>
              </w:rPr>
              <w:t xml:space="preserve"> года</w:t>
            </w:r>
          </w:p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 руб.</w:t>
            </w:r>
          </w:p>
        </w:tc>
        <w:tc>
          <w:tcPr>
            <w:tcW w:w="1701" w:type="dxa"/>
          </w:tcPr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стоимости</w:t>
            </w:r>
          </w:p>
          <w:p w:rsidR="009571D3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>
              <w:rPr>
                <w:color w:val="000000"/>
              </w:rPr>
              <w:t xml:space="preserve">второй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EE3455">
              <w:rPr>
                <w:color w:val="000000"/>
              </w:rPr>
              <w:t xml:space="preserve"> года</w:t>
            </w:r>
          </w:p>
          <w:p w:rsidR="009571D3" w:rsidRPr="00EE3455" w:rsidRDefault="009571D3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(Сзн.с),руб.</w:t>
            </w:r>
          </w:p>
        </w:tc>
        <w:tc>
          <w:tcPr>
            <w:tcW w:w="1275" w:type="dxa"/>
          </w:tcPr>
          <w:p w:rsidR="009571D3" w:rsidRDefault="009571D3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циент- дефлятор на второй квартал</w:t>
            </w:r>
          </w:p>
          <w:p w:rsidR="009571D3" w:rsidRDefault="009571D3" w:rsidP="00132E0A">
            <w:pPr>
              <w:jc w:val="center"/>
            </w:pPr>
            <w:r>
              <w:t>2020 года</w:t>
            </w:r>
          </w:p>
          <w:p w:rsidR="009571D3" w:rsidRDefault="009571D3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9571D3" w:rsidRDefault="009571D3" w:rsidP="00132E0A">
            <w:pPr>
              <w:jc w:val="center"/>
            </w:pPr>
            <w:r>
              <w:t>Стоимость</w:t>
            </w:r>
          </w:p>
          <w:p w:rsidR="009571D3" w:rsidRDefault="009571D3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9571D3" w:rsidRDefault="009571D3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9571D3" w:rsidRDefault="009571D3" w:rsidP="00132E0A">
            <w:pPr>
              <w:jc w:val="center"/>
            </w:pPr>
            <w:r>
              <w:t>Стоимость</w:t>
            </w:r>
          </w:p>
          <w:p w:rsidR="009571D3" w:rsidRDefault="009571D3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9571D3" w:rsidRDefault="009571D3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9571D3" w:rsidRDefault="009571D3" w:rsidP="00132E0A">
            <w:pPr>
              <w:jc w:val="center"/>
            </w:pPr>
            <w:r>
              <w:t>Стоимость</w:t>
            </w:r>
          </w:p>
          <w:p w:rsidR="009571D3" w:rsidRDefault="009571D3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9571D3" w:rsidRDefault="009571D3" w:rsidP="00132E0A">
            <w:pPr>
              <w:jc w:val="center"/>
            </w:pPr>
            <w:r>
              <w:t>(С1), руб.</w:t>
            </w:r>
          </w:p>
        </w:tc>
      </w:tr>
      <w:tr w:rsidR="009571D3" w:rsidTr="00132E0A">
        <w:tc>
          <w:tcPr>
            <w:tcW w:w="1668" w:type="dxa"/>
          </w:tcPr>
          <w:p w:rsidR="009571D3" w:rsidRDefault="009571D3" w:rsidP="00756CFC">
            <w:pPr>
              <w:jc w:val="center"/>
            </w:pPr>
            <w:r>
              <w:t xml:space="preserve"> </w:t>
            </w:r>
          </w:p>
          <w:p w:rsidR="009571D3" w:rsidRDefault="009571D3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9571D3" w:rsidRDefault="009571D3" w:rsidP="00756CFC">
            <w:pPr>
              <w:jc w:val="center"/>
            </w:pPr>
          </w:p>
          <w:p w:rsidR="009571D3" w:rsidRDefault="009571D3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9571D3" w:rsidRDefault="009571D3" w:rsidP="00756CFC">
            <w:pPr>
              <w:jc w:val="center"/>
            </w:pPr>
          </w:p>
          <w:p w:rsidR="009571D3" w:rsidRDefault="009571D3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9571D3" w:rsidRDefault="009571D3" w:rsidP="00756CFC">
            <w:pPr>
              <w:jc w:val="center"/>
            </w:pPr>
          </w:p>
          <w:p w:rsidR="009571D3" w:rsidRDefault="009571D3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9571D3" w:rsidRDefault="009571D3" w:rsidP="00756CFC">
            <w:pPr>
              <w:jc w:val="center"/>
            </w:pPr>
          </w:p>
          <w:p w:rsidR="009571D3" w:rsidRDefault="009571D3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9571D3" w:rsidRDefault="009571D3" w:rsidP="00756CFC">
            <w:pPr>
              <w:jc w:val="center"/>
            </w:pPr>
          </w:p>
          <w:p w:rsidR="009571D3" w:rsidRDefault="009571D3" w:rsidP="00132E0A">
            <w:pPr>
              <w:ind w:right="318"/>
              <w:jc w:val="center"/>
            </w:pPr>
            <w:r>
              <w:t>6</w:t>
            </w:r>
          </w:p>
        </w:tc>
      </w:tr>
      <w:tr w:rsidR="009571D3" w:rsidTr="00132E0A">
        <w:tc>
          <w:tcPr>
            <w:tcW w:w="1668" w:type="dxa"/>
          </w:tcPr>
          <w:p w:rsidR="009571D3" w:rsidRPr="00736BC1" w:rsidRDefault="009571D3" w:rsidP="00756CFC">
            <w:pPr>
              <w:jc w:val="center"/>
              <w:rPr>
                <w:color w:val="000000"/>
              </w:rPr>
            </w:pPr>
          </w:p>
          <w:p w:rsidR="009571D3" w:rsidRPr="00B66D7C" w:rsidRDefault="009571D3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38 497,88</w:t>
            </w:r>
          </w:p>
        </w:tc>
        <w:tc>
          <w:tcPr>
            <w:tcW w:w="1701" w:type="dxa"/>
          </w:tcPr>
          <w:p w:rsidR="009571D3" w:rsidRPr="00784754" w:rsidRDefault="009571D3" w:rsidP="00756CFC">
            <w:pPr>
              <w:jc w:val="center"/>
              <w:rPr>
                <w:color w:val="000000"/>
              </w:rPr>
            </w:pPr>
          </w:p>
          <w:p w:rsidR="009571D3" w:rsidRPr="00784754" w:rsidRDefault="009571D3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36 629,76</w:t>
            </w:r>
          </w:p>
        </w:tc>
        <w:tc>
          <w:tcPr>
            <w:tcW w:w="1275" w:type="dxa"/>
          </w:tcPr>
          <w:p w:rsidR="009571D3" w:rsidRPr="00784754" w:rsidRDefault="009571D3" w:rsidP="00756CFC">
            <w:pPr>
              <w:jc w:val="center"/>
              <w:rPr>
                <w:color w:val="000000"/>
              </w:rPr>
            </w:pPr>
          </w:p>
          <w:p w:rsidR="009571D3" w:rsidRPr="00736BC1" w:rsidRDefault="009571D3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1,051</w:t>
            </w:r>
          </w:p>
        </w:tc>
        <w:tc>
          <w:tcPr>
            <w:tcW w:w="1701" w:type="dxa"/>
          </w:tcPr>
          <w:p w:rsidR="009571D3" w:rsidRPr="00784754" w:rsidRDefault="009571D3" w:rsidP="00756CFC">
            <w:pPr>
              <w:jc w:val="center"/>
              <w:rPr>
                <w:color w:val="000000"/>
              </w:rPr>
            </w:pPr>
          </w:p>
          <w:p w:rsidR="009571D3" w:rsidRPr="00784754" w:rsidRDefault="009571D3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9571D3" w:rsidRPr="00784754" w:rsidRDefault="009571D3" w:rsidP="00756CFC">
            <w:pPr>
              <w:jc w:val="center"/>
              <w:rPr>
                <w:color w:val="000000"/>
              </w:rPr>
            </w:pPr>
          </w:p>
          <w:p w:rsidR="009571D3" w:rsidRPr="00784754" w:rsidRDefault="009571D3" w:rsidP="00F70E9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36 629,76</w:t>
            </w:r>
          </w:p>
        </w:tc>
        <w:tc>
          <w:tcPr>
            <w:tcW w:w="1843" w:type="dxa"/>
          </w:tcPr>
          <w:p w:rsidR="009571D3" w:rsidRPr="00784754" w:rsidRDefault="009571D3" w:rsidP="00756CFC">
            <w:pPr>
              <w:jc w:val="center"/>
              <w:rPr>
                <w:color w:val="000000"/>
              </w:rPr>
            </w:pPr>
          </w:p>
          <w:p w:rsidR="009571D3" w:rsidRPr="00784754" w:rsidRDefault="009571D3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9571D3" w:rsidRDefault="009571D3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9571D3" w:rsidRDefault="009571D3" w:rsidP="00A40F93">
      <w:pPr>
        <w:rPr>
          <w:sz w:val="28"/>
          <w:szCs w:val="28"/>
        </w:rPr>
      </w:pPr>
    </w:p>
    <w:p w:rsidR="009571D3" w:rsidRDefault="009571D3" w:rsidP="00A40F93">
      <w:pPr>
        <w:rPr>
          <w:sz w:val="28"/>
          <w:szCs w:val="28"/>
        </w:rPr>
      </w:pPr>
    </w:p>
    <w:p w:rsidR="009571D3" w:rsidRDefault="009571D3" w:rsidP="00A40F93">
      <w:pPr>
        <w:rPr>
          <w:sz w:val="28"/>
          <w:szCs w:val="28"/>
        </w:rPr>
      </w:pPr>
    </w:p>
    <w:p w:rsidR="009571D3" w:rsidRPr="0081283A" w:rsidRDefault="009571D3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1283A">
        <w:rPr>
          <w:sz w:val="28"/>
          <w:szCs w:val="28"/>
        </w:rPr>
        <w:t>ачальник отдела экономики</w:t>
      </w:r>
    </w:p>
    <w:p w:rsidR="009571D3" w:rsidRPr="0081283A" w:rsidRDefault="009571D3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 муниципального</w:t>
      </w:r>
    </w:p>
    <w:p w:rsidR="009571D3" w:rsidRPr="0081283A" w:rsidRDefault="009571D3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К.В</w:t>
      </w:r>
      <w:r w:rsidRPr="0081283A">
        <w:rPr>
          <w:sz w:val="28"/>
          <w:szCs w:val="28"/>
        </w:rPr>
        <w:t xml:space="preserve">. </w:t>
      </w:r>
      <w:r>
        <w:rPr>
          <w:sz w:val="28"/>
          <w:szCs w:val="28"/>
        </w:rPr>
        <w:t>Савагина</w:t>
      </w:r>
    </w:p>
    <w:sectPr w:rsidR="009571D3" w:rsidRPr="0081283A" w:rsidSect="00203BA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1D3" w:rsidRDefault="009571D3" w:rsidP="007371D6">
      <w:r>
        <w:separator/>
      </w:r>
    </w:p>
  </w:endnote>
  <w:endnote w:type="continuationSeparator" w:id="0">
    <w:p w:rsidR="009571D3" w:rsidRDefault="009571D3" w:rsidP="00737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1D3" w:rsidRDefault="009571D3" w:rsidP="007371D6">
      <w:r>
        <w:separator/>
      </w:r>
    </w:p>
  </w:footnote>
  <w:footnote w:type="continuationSeparator" w:id="0">
    <w:p w:rsidR="009571D3" w:rsidRDefault="009571D3" w:rsidP="00737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D3" w:rsidRDefault="009571D3" w:rsidP="007371D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D6"/>
    <w:rsid w:val="00021299"/>
    <w:rsid w:val="000548FB"/>
    <w:rsid w:val="000711E9"/>
    <w:rsid w:val="00073708"/>
    <w:rsid w:val="000B63D6"/>
    <w:rsid w:val="00103FC4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C05FF"/>
    <w:rsid w:val="001F5F35"/>
    <w:rsid w:val="00203BAD"/>
    <w:rsid w:val="00271300"/>
    <w:rsid w:val="002A455F"/>
    <w:rsid w:val="002B4556"/>
    <w:rsid w:val="002B7268"/>
    <w:rsid w:val="002E0009"/>
    <w:rsid w:val="002E3BFA"/>
    <w:rsid w:val="003238BA"/>
    <w:rsid w:val="003673DC"/>
    <w:rsid w:val="0037650E"/>
    <w:rsid w:val="00391F94"/>
    <w:rsid w:val="003A3EFD"/>
    <w:rsid w:val="003B3AB9"/>
    <w:rsid w:val="003F7FCE"/>
    <w:rsid w:val="00416BEF"/>
    <w:rsid w:val="00434736"/>
    <w:rsid w:val="004602D6"/>
    <w:rsid w:val="004A0546"/>
    <w:rsid w:val="004B4821"/>
    <w:rsid w:val="004C6878"/>
    <w:rsid w:val="004C7C84"/>
    <w:rsid w:val="00515D8F"/>
    <w:rsid w:val="00532EAF"/>
    <w:rsid w:val="00533047"/>
    <w:rsid w:val="00533214"/>
    <w:rsid w:val="005811E1"/>
    <w:rsid w:val="005B46BB"/>
    <w:rsid w:val="005D52D3"/>
    <w:rsid w:val="005E133F"/>
    <w:rsid w:val="005E575A"/>
    <w:rsid w:val="005F58CD"/>
    <w:rsid w:val="006059ED"/>
    <w:rsid w:val="006160F6"/>
    <w:rsid w:val="006203B1"/>
    <w:rsid w:val="00664689"/>
    <w:rsid w:val="006702E1"/>
    <w:rsid w:val="00673D3A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69DA"/>
    <w:rsid w:val="00756CFC"/>
    <w:rsid w:val="00766D5F"/>
    <w:rsid w:val="00770C9E"/>
    <w:rsid w:val="00780572"/>
    <w:rsid w:val="00784754"/>
    <w:rsid w:val="007A0C73"/>
    <w:rsid w:val="007F1991"/>
    <w:rsid w:val="007F5FF3"/>
    <w:rsid w:val="00802175"/>
    <w:rsid w:val="00807727"/>
    <w:rsid w:val="0081283A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F53F3"/>
    <w:rsid w:val="009026A8"/>
    <w:rsid w:val="00903A0D"/>
    <w:rsid w:val="009571D3"/>
    <w:rsid w:val="00976A3A"/>
    <w:rsid w:val="009826EB"/>
    <w:rsid w:val="0099693B"/>
    <w:rsid w:val="009A0ADF"/>
    <w:rsid w:val="009A6BA0"/>
    <w:rsid w:val="00A13E1C"/>
    <w:rsid w:val="00A40F93"/>
    <w:rsid w:val="00A46234"/>
    <w:rsid w:val="00A54367"/>
    <w:rsid w:val="00A66C08"/>
    <w:rsid w:val="00A90B26"/>
    <w:rsid w:val="00AA0C18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72473"/>
    <w:rsid w:val="00DF6AC1"/>
    <w:rsid w:val="00E859E6"/>
    <w:rsid w:val="00EA0CEC"/>
    <w:rsid w:val="00EE3455"/>
    <w:rsid w:val="00EF597E"/>
    <w:rsid w:val="00F073B7"/>
    <w:rsid w:val="00F615B2"/>
    <w:rsid w:val="00F65813"/>
    <w:rsid w:val="00F70A69"/>
    <w:rsid w:val="00F70E92"/>
    <w:rsid w:val="00F7765C"/>
    <w:rsid w:val="00F91185"/>
    <w:rsid w:val="00FE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602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Spacing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66468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71D6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57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1</Pages>
  <Words>146</Words>
  <Characters>836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65</cp:revision>
  <cp:lastPrinted>2020-02-28T15:05:00Z</cp:lastPrinted>
  <dcterms:created xsi:type="dcterms:W3CDTF">2015-10-12T12:21:00Z</dcterms:created>
  <dcterms:modified xsi:type="dcterms:W3CDTF">2020-05-28T06:31:00Z</dcterms:modified>
</cp:coreProperties>
</file>